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A8FAE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MAGSON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14:paraId="4E9704FD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Hathersage</w:t>
      </w:r>
      <w:proofErr w:type="spellEnd"/>
      <w:r>
        <w:rPr>
          <w:rFonts w:ascii="Times New Roman" w:hAnsi="Times New Roman" w:cs="Times New Roman"/>
          <w:sz w:val="24"/>
          <w:szCs w:val="24"/>
        </w:rPr>
        <w:t>, Derbyshire. Chaplain.</w:t>
      </w:r>
    </w:p>
    <w:p w14:paraId="12A744A4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600FC2E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ED737D1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1425</w:t>
      </w:r>
      <w:r>
        <w:rPr>
          <w:rFonts w:ascii="Times New Roman" w:hAnsi="Times New Roman" w:cs="Times New Roman"/>
          <w:sz w:val="24"/>
          <w:szCs w:val="24"/>
        </w:rPr>
        <w:tab/>
        <w:t xml:space="preserve">Adam </w:t>
      </w:r>
      <w:proofErr w:type="spellStart"/>
      <w:r>
        <w:rPr>
          <w:rFonts w:ascii="Times New Roman" w:hAnsi="Times New Roman" w:cs="Times New Roman"/>
          <w:sz w:val="24"/>
          <w:szCs w:val="24"/>
        </w:rPr>
        <w:t>Saer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Shirwynd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</w:p>
    <w:p w14:paraId="0185353B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Hathersage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Balle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Mora, Nottinghamshire(q.v.), and William</w:t>
      </w:r>
    </w:p>
    <w:p w14:paraId="6E57C5EA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Cutteler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Chesterfield(q.v.).</w:t>
      </w:r>
    </w:p>
    <w:p w14:paraId="385085AA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1D2FD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http://aalt.law.uh.edu/Indices/CP40Indices/CP40no647/CP40no647Pl.htm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424A01B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C1EDB04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6C4EC91" w14:textId="77777777" w:rsidR="008358F1" w:rsidRDefault="008358F1" w:rsidP="008358F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July 2022</w:t>
      </w:r>
    </w:p>
    <w:p w14:paraId="3CAA10E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DFB41" w14:textId="77777777" w:rsidR="008358F1" w:rsidRDefault="008358F1" w:rsidP="009139A6">
      <w:r>
        <w:separator/>
      </w:r>
    </w:p>
  </w:endnote>
  <w:endnote w:type="continuationSeparator" w:id="0">
    <w:p w14:paraId="1B237F1B" w14:textId="77777777" w:rsidR="008358F1" w:rsidRDefault="008358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B8A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38B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06E7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7A976" w14:textId="77777777" w:rsidR="008358F1" w:rsidRDefault="008358F1" w:rsidP="009139A6">
      <w:r>
        <w:separator/>
      </w:r>
    </w:p>
  </w:footnote>
  <w:footnote w:type="continuationSeparator" w:id="0">
    <w:p w14:paraId="4FBF7F9E" w14:textId="77777777" w:rsidR="008358F1" w:rsidRDefault="008358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90B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18A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1F7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8F1"/>
    <w:rsid w:val="000666E0"/>
    <w:rsid w:val="002510B7"/>
    <w:rsid w:val="005C130B"/>
    <w:rsid w:val="00826F5C"/>
    <w:rsid w:val="008358F1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51E47"/>
  <w15:chartTrackingRefBased/>
  <w15:docId w15:val="{2402B361-4ED8-4022-B1A6-08D59EEBA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358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647/CP40no647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64</Words>
  <Characters>367</Characters>
  <Application>Microsoft Office Word</Application>
  <DocSecurity>0</DocSecurity>
  <Lines>3</Lines>
  <Paragraphs>1</Paragraphs>
  <ScaleCrop>false</ScaleCrop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2022-07-16T11:40:00Z</dcterms:created>
  <dcterms:modified xsi:type="dcterms:W3CDTF">2022-07-16T11:40:00Z</dcterms:modified>
</cp:coreProperties>
</file>